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F27F2" w14:textId="77777777" w:rsidR="004527CB" w:rsidRDefault="004527CB" w:rsidP="004527C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Robert STIROP</w:t>
      </w:r>
      <w:r>
        <w:rPr>
          <w:rFonts w:eastAsia="Times New Roman" w:cs="Times New Roman"/>
          <w:szCs w:val="24"/>
        </w:rPr>
        <w:t xml:space="preserve">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fl.1422)</w:t>
      </w:r>
    </w:p>
    <w:p w14:paraId="426C6BD2" w14:textId="77777777" w:rsidR="004527CB" w:rsidRDefault="004527CB" w:rsidP="004527C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of Broad Street Ward, London.</w:t>
      </w:r>
    </w:p>
    <w:p w14:paraId="54712942" w14:textId="77777777" w:rsidR="004527CB" w:rsidRDefault="004527CB" w:rsidP="004527CB">
      <w:pPr>
        <w:pStyle w:val="NoSpacing"/>
        <w:rPr>
          <w:rFonts w:eastAsia="Times New Roman" w:cs="Times New Roman"/>
          <w:szCs w:val="24"/>
        </w:rPr>
      </w:pPr>
    </w:p>
    <w:p w14:paraId="1448BE3E" w14:textId="77777777" w:rsidR="004527CB" w:rsidRDefault="004527CB" w:rsidP="004527CB">
      <w:pPr>
        <w:pStyle w:val="NoSpacing"/>
        <w:rPr>
          <w:rFonts w:eastAsia="Times New Roman" w:cs="Times New Roman"/>
          <w:szCs w:val="24"/>
        </w:rPr>
      </w:pPr>
    </w:p>
    <w:p w14:paraId="45B70E44" w14:textId="77777777" w:rsidR="004527CB" w:rsidRDefault="004527CB" w:rsidP="004527C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12 Jan.1422</w:t>
      </w:r>
      <w:r>
        <w:rPr>
          <w:rFonts w:eastAsia="Times New Roman" w:cs="Times New Roman"/>
          <w:szCs w:val="24"/>
        </w:rPr>
        <w:tab/>
        <w:t>He was elected a Constable.</w:t>
      </w:r>
    </w:p>
    <w:p w14:paraId="1AAB13F5" w14:textId="77777777" w:rsidR="004527CB" w:rsidRDefault="004527CB" w:rsidP="004527C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(“The Government of London and its relations with the Crown 1400-1450” by</w:t>
      </w:r>
    </w:p>
    <w:p w14:paraId="30295BE5" w14:textId="77777777" w:rsidR="004527CB" w:rsidRDefault="004527CB" w:rsidP="004527CB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p.546)</w:t>
      </w:r>
    </w:p>
    <w:p w14:paraId="3DB73B61" w14:textId="77777777" w:rsidR="004527CB" w:rsidRDefault="004527CB" w:rsidP="004527CB">
      <w:pPr>
        <w:pStyle w:val="NoSpacing"/>
        <w:rPr>
          <w:rFonts w:eastAsia="Times New Roman" w:cs="Times New Roman"/>
          <w:szCs w:val="24"/>
        </w:rPr>
      </w:pPr>
    </w:p>
    <w:p w14:paraId="396DD440" w14:textId="77777777" w:rsidR="004527CB" w:rsidRDefault="004527CB" w:rsidP="004527CB">
      <w:pPr>
        <w:pStyle w:val="NoSpacing"/>
        <w:rPr>
          <w:rFonts w:eastAsia="Times New Roman" w:cs="Times New Roman"/>
          <w:szCs w:val="24"/>
        </w:rPr>
      </w:pPr>
    </w:p>
    <w:p w14:paraId="45747730" w14:textId="77777777" w:rsidR="004527CB" w:rsidRDefault="004527CB" w:rsidP="004527C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29 April 2023</w:t>
      </w:r>
    </w:p>
    <w:p w14:paraId="154C540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B4097" w14:textId="77777777" w:rsidR="004527CB" w:rsidRDefault="004527CB" w:rsidP="009139A6">
      <w:r>
        <w:separator/>
      </w:r>
    </w:p>
  </w:endnote>
  <w:endnote w:type="continuationSeparator" w:id="0">
    <w:p w14:paraId="38958DC0" w14:textId="77777777" w:rsidR="004527CB" w:rsidRDefault="004527C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2EE8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090F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51A5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144A6" w14:textId="77777777" w:rsidR="004527CB" w:rsidRDefault="004527CB" w:rsidP="009139A6">
      <w:r>
        <w:separator/>
      </w:r>
    </w:p>
  </w:footnote>
  <w:footnote w:type="continuationSeparator" w:id="0">
    <w:p w14:paraId="3B4B5952" w14:textId="77777777" w:rsidR="004527CB" w:rsidRDefault="004527C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5352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1BDE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716C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7CB"/>
    <w:rsid w:val="000666E0"/>
    <w:rsid w:val="002510B7"/>
    <w:rsid w:val="004527CB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9E69F"/>
  <w15:chartTrackingRefBased/>
  <w15:docId w15:val="{0FF0A0C3-3DA2-4D7E-982E-81147B8B2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2023-04-29T20:59:00Z</dcterms:created>
  <dcterms:modified xsi:type="dcterms:W3CDTF">2023-04-29T21:00:00Z</dcterms:modified>
</cp:coreProperties>
</file>